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d9c0073" w14:textId="d9c0073">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B1126">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DE06CA" w:rsidR="00DE06CA">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2B1126">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DE06CA" w:rsidR="00DE06CA">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B1126">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DE06CA" w:rsidR="00DE06CA">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DE06CA" w:rsidR="00DE06CA">
            <w:rPr>
              <w:rStyle w:val="PozadinaSvijetloZelena"/>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DE06CA" w:rsidR="00DE06CA">
            <w:rPr>
              <w:rStyle w:val="PozadinaSvijetloZelena"/>
            </w:rPr>
            <w:t>Pp-5409/2025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DE06CA" w:rsidR="00DE06CA">
            <w:rPr>
              <w:rStyle w:val="PozadinaSvijetloZelena"/>
            </w:rPr>
            <w:t>BARCODE CLUB j.d.o.o. za ugostiteljske usluge i dr.</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DE06CA" w:rsidR="00DE06CA">
            <w:rPr>
              <w:rStyle w:val="PozadinaSvijetloZelena"/>
            </w:rPr>
            <w:t>članka 36., članka 36.</w:t>
          </w:r>
        </w:sdtContent>
      </w:sdt>
      <w:r w:rsidR="00FB190B">
        <w:rPr>
          <w:rStyle w:val="PozadinaSvijetloZelena"/>
        </w:rPr>
        <w:t xml:space="preserve"> </w:t>
      </w:r>
      <w:sdt>
        <w:sdtPr>
          <w:rPr>
            <w:rStyle w:val="PozadinaSvijetloZelena"/>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PozadinaSvijetloZelena"/>
          </w:rPr>
        </w:sdtEndPr>
        <w:sdtContent>
          <w:r w:rsidRPr="00DE06CA" w:rsidR="00DE06CA">
            <w:rPr>
              <w:rStyle w:val="PozadinaSvijetloZelena"/>
            </w:rPr>
            <w:t>Zakon o autorskom pravu i srodnim pravima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PozadinaSvijetloZelena"/>
          </w:rPr>
        </w:sdtEndPr>
        <w:sdtContent>
          <w:r w:rsidRPr="00DE06CA" w:rsidR="00DE06CA">
            <w:rPr>
              <w:rStyle w:val="PozadinaSvijetloZelena"/>
            </w:rPr>
            <w:t>Maja Sesvečanec</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DE06CA" w:rsidR="00DE06CA">
            <w:rPr>
              <w:rStyle w:val="PozadinaSvijetloZelena"/>
            </w:rPr>
            <w:t>16. rujna 2025.</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DE06CA" w:rsidR="00DE06CA">
            <w:rPr>
              <w:rStyle w:val="PozadinaSvijetloZelena"/>
            </w:rPr>
            <w:t>09:15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DE06CA" w:rsidR="00DE06CA">
            <w:rPr>
              <w:rStyle w:val="PozadinaSvijetloZelena"/>
            </w:rPr>
            <w:t>Avenija Dubrovnik 8</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DE06CA" w:rsidR="00DE06CA">
            <w:rPr>
              <w:rStyle w:val="PozadinaSvijetloZelena"/>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DE06CA" w:rsidR="00DE06CA">
            <w:rPr>
              <w:rStyle w:val="PozadinaSvijetloZelena"/>
            </w:rPr>
            <w:t>320</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PozadinaSvijetloZelena"/>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Pr="00DE06CA" w:rsidR="00DE06CA">
            <w:rPr>
              <w:rStyle w:val="PozadinaSvijetloZelena"/>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DE06CA" w:rsidR="00DE06CA">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DE06CA" w:rsidR="00DE06CA">
            <w:rPr>
              <w:rStyle w:val="PozadinaSvijetloZelena"/>
            </w:rPr>
            <w:t>29. srpnja 2025.</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2B1126">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DE06CA" w:rsidR="00DE06CA">
            <w:rPr>
              <w:rStyle w:val="PozadinaSvijetloZelena"/>
            </w:rPr>
            <w:t>Marija Malenica Marić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bookmarkStart w:name="_GoBack" w:id="0"/>
      <w:bookmarkEnd w:id="0"/>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B1126" w:rsidP="00537B78" w:rsidRDefault="002B1126">
      <w:r>
        <w:separator/>
      </w:r>
    </w:p>
  </w:endnote>
  <w:endnote w:type="continuationSeparator" w:id="0">
    <w:p w:rsidR="002B1126" w:rsidP="00537B78" w:rsidRDefault="002B112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B1126" w:rsidP="00537B78" w:rsidRDefault="002B1126">
      <w:r>
        <w:separator/>
      </w:r>
    </w:p>
  </w:footnote>
  <w:footnote w:type="continuationSeparator" w:id="0">
    <w:p w:rsidR="002B1126" w:rsidP="00537B78" w:rsidRDefault="002B112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Pr="00DE06CA" w:rsidR="00DE06CA">
          <w:rPr>
            <w:rStyle w:val="PozadinaSvijetloZelena"/>
          </w:rPr>
          <w:t>47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DE06CA" w:rsidR="00DE06CA">
          <w:rPr>
            <w:rStyle w:val="PozadinaSvijetloZelena"/>
          </w:rPr>
          <w:t>Pp-5409/2025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1126"/>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06CA"/>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1125C197"/>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5F64F8"/>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Kupari</izvorni_sadrzaj>
    <derivirana_varijabla naziv="DomainObject.UcesnikSudskeRadnje.Adresa.Naselje_1">Kupari</derivirana_varijabla>
  </DomainObject.UcesnikSudskeRadnje.Adresa.Naselje>
  <DomainObject.UcesnikSudskeRadnje.Adresa.PostBroj>
    <izvorni_sadrzaj>20207</izvorni_sadrzaj>
    <derivirana_varijabla naziv="DomainObject.UcesnikSudskeRadnje.Adresa.PostBroj_1">20207</derivirana_varijabla>
  </DomainObject.UcesnikSudskeRadnje.Adresa.PostBroj>
  <DomainObject.UcesnikSudskeRadnje.Adresa.UlicaIKBR>
    <izvorni_sadrzaj>Kuparsko Polje 7</izvorni_sadrzaj>
    <derivirana_varijabla naziv="DomainObject.UcesnikSudskeRadnje.Adresa.UlicaIKBR_1">Kuparsko Polje 7</derivirana_varijabla>
  </DomainObject.UcesnikSudskeRadnje.Adresa.UlicaIKBR>
  <DomainObject.UcesnikSudskeRadnje.Naziv>
    <izvorni_sadrzaj>Maja Sesvečanec</izvorni_sadrzaj>
    <derivirana_varijabla naziv="DomainObject.UcesnikSudskeRadnje.Naziv_1">Maja Sesvečanec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320</izvorni_sadrzaj>
    <derivirana_varijabla naziv="DomainObject.UcesnikSudskeRadnje.SudskaRadnja.Prostorija.Oznaka_1">320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rujna 2025.</izvorni_sadrzaj>
    <derivirana_varijabla naziv="DomainObject.UcesnikSudskeRadnje.SudskaRadnja.PlaniraniZavrsetakDatum_1">16. rujna 2025.</derivirana_varijabla>
  </DomainObject.UcesnikSudskeRadnje.SudskaRadnja.PlaniraniZavrsetakDatum>
  <DomainObject.UcesnikSudskeRadnje.SudskaRadnja.PlaniraniPocetakDatum>
    <izvorni_sadrzaj>16. rujna 2025.</izvorni_sadrzaj>
    <derivirana_varijabla naziv="DomainObject.UcesnikSudskeRadnje.SudskaRadnja.PlaniraniPocetakDatum_1">16. rujna 2025.</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09:15</izvorni_sadrzaj>
    <derivirana_varijabla naziv="DomainObject.UcesnikSudskeRadnje.SudskaRadnja.PlaniraniPocetakVrijeme_1">09:15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5409</izvorni_sadrzaj>
    <derivirana_varijabla naziv="DomainObject.Predmet.Broj_1">5409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2025.</izvorni_sadrzaj>
    <derivirana_varijabla naziv="DomainObject.Predmet.DatumOsnivanja_1">7.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listopada 1985.</izvorni_sadrzaj>
    <derivirana_varijabla naziv="DomainObject.Predmet.OkrivljenikFizickaOsoba.DatumRodjenja_1">17. listopada 1985.</derivirana_varijabla>
  </DomainObject.Predmet.OkrivljenikFizickaOsoba.DatumRodjenja>
  <DomainObject.Predmet.OkrivljenikFizickaOsoba.DatumRodjenjaFormated>
    <izvorni_sadrzaj>17.10.1985.</izvorni_sadrzaj>
    <derivirana_varijabla naziv="DomainObject.Predmet.OkrivljenikFizickaOsoba.DatumRodjenjaFormated_1">17.10.1985.</derivirana_varijabla>
  </DomainObject.Predmet.OkrivljenikFizickaOsoba.DatumRodjenjaFormated>
  <DomainObject.Predmet.OkrivljenikFizickaOsoba.Ime>
    <izvorni_sadrzaj>Maja</izvorni_sadrzaj>
    <derivirana_varijabla naziv="DomainObject.Predmet.OkrivljenikFizickaOsoba.Ime_1">Maja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Maja Sesvečanec</izvorni_sadrzaj>
    <derivirana_varijabla naziv="DomainObject.Predmet.OkrivljenikFizickaOsoba.Naziv_1">Maja Sesvečanec</derivirana_varijabla>
  </DomainObject.Predmet.OkrivljenikFizickaOsoba.Naziv>
  <DomainObject.Predmet.OkrivljenikFizickaOsoba.Prezime>
    <izvorni_sadrzaj>Sesvečanec</izvorni_sadrzaj>
    <derivirana_varijabla naziv="DomainObject.Predmet.OkrivljenikFizickaOsoba.Prezime_1">Sesvečanec</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67310876018</izvorni_sadrzaj>
    <derivirana_varijabla naziv="DomainObject.Predmet.OkrivljenikFizickaOsoba.Oib_1">67310876018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Pp-5409/2025</izvorni_sadrzaj>
    <derivirana_varijabla naziv="DomainObject.Predmet.OznakaBroj_1">Pp-5409/2025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BARCODE CLUB j.d.o.o. za ugostiteljske usluge; Maja Sesvečanec</izvorni_sadrzaj>
    <derivirana_varijabla naziv="DomainObject.Predmet.ProtustrankaFormated_1">  BARCODE CLUB j.d.o.o. za ugostiteljske usluge; Maja Sesvečanec</derivirana_varijabla>
  </DomainObject.Predmet.ProtustrankaFormated>
  <DomainObject.Predmet.ProtustrankaFormatedOIB>
    <izvorni_sadrzaj>  BARCODE CLUB j.d.o.o. za ugostiteljske usluge, OIB 67974932638; Maja Sesvečanec, OIB 67310876018</izvorni_sadrzaj>
    <derivirana_varijabla naziv="DomainObject.Predmet.ProtustrankaFormatedOIB_1">  BARCODE CLUB j.d.o.o. za ugostiteljske usluge, OIB 67974932638; Maja Sesvečanec, OIB 67310876018</derivirana_varijabla>
  </DomainObject.Predmet.ProtustrankaFormatedOIB>
  <DomainObject.Predmet.ProtustrankaFormatedWithAdress>
    <izvorni_sadrzaj> BARCODE CLUB j.d.o.o. za ugostiteljske usluge, Kuparsko polje 7, 20207 Kupari; Maja Sesvečanec, Kuparsko Polje 7, 20207 Kupari</izvorni_sadrzaj>
    <derivirana_varijabla naziv="DomainObject.Predmet.ProtustrankaFormatedWithAdress_1"> BARCODE CLUB j.d.o.o. za ugostiteljske usluge, Kuparsko polje 7, 20207 Kupari; Maja Sesvečanec, Kuparsko Polje 7, 20207 Kupari</derivirana_varijabla>
  </DomainObject.Predmet.ProtustrankaFormatedWithAdress>
  <DomainObject.Predmet.ProtustrankaFormatedWithAdressOIB>
    <izvorni_sadrzaj> BARCODE CLUB j.d.o.o. za ugostiteljske usluge, OIB 67974932638, Kuparsko polje 7, 20207 Kupari; Maja Sesvečanec, OIB 67310876018, Kuparsko Polje 7, 20207 Kupari</izvorni_sadrzaj>
    <derivirana_varijabla naziv="DomainObject.Predmet.ProtustrankaFormatedWithAdressOIB_1"> BARCODE CLUB j.d.o.o. za ugostiteljske usluge, OIB 67974932638, Kuparsko polje 7, 20207 Kupari; Maja Sesvečanec, OIB 67310876018, Kuparsko Polje 7, 20207 Kupari</derivirana_varijabla>
  </DomainObject.Predmet.ProtustrankaFormatedWithAdressOIB>
  <DomainObject.Predmet.ProtustrankaWithAdress>
    <izvorni_sadrzaj>BARCODE CLUB j.d.o.o. za ugostiteljske usluge Kuparsko polje 7, 20207 Kupari, Maja Sesvečanec Kuparsko Polje 7, 20207 Kupari</izvorni_sadrzaj>
    <derivirana_varijabla naziv="DomainObject.Predmet.ProtustrankaWithAdress_1">BARCODE CLUB j.d.o.o. za ugostiteljske usluge Kuparsko polje 7, 20207 Kupari, Maja Sesvečanec Kuparsko Polje 7, 20207 Kupari</derivirana_varijabla>
  </DomainObject.Predmet.ProtustrankaWithAdress>
  <DomainObject.Predmet.ProtustrankaWithAdressOIB>
    <izvorni_sadrzaj>BARCODE CLUB j.d.o.o. za ugostiteljske usluge, OIB 67974932638, Kuparsko polje 7, 20207 Kupari, Maja Sesvečanec, OIB 67310876018, Kuparsko Polje 7, 20207 Kupari</izvorni_sadrzaj>
    <derivirana_varijabla naziv="DomainObject.Predmet.ProtustrankaWithAdressOIB_1">BARCODE CLUB j.d.o.o. za ugostiteljske usluge, OIB 67974932638, Kuparsko polje 7, 20207 Kupari, Maja Sesvečanec, OIB 67310876018, Kuparsko Polje 7, 20207 Kupari</derivirana_varijabla>
  </DomainObject.Predmet.ProtustrankaWithAdressOIB>
  <DomainObject.Predmet.ProtustrankaNazivFormated>
    <izvorni_sadrzaj>BARCODE CLUB j.d.o.o. za ugostiteljske usluge,Maja Sesvečanec</izvorni_sadrzaj>
    <derivirana_varijabla naziv="DomainObject.Predmet.ProtustrankaNazivFormated_1">BARCODE CLUB j.d.o.o. za ugostiteljske usluge,Maja Sesvečanec</derivirana_varijabla>
    <derivirana_varijabla naziv="Padez">BARCODE CLUB j.d.o.o. za ugostiteljske usluge,Maja Sesvečanec</derivirana_varijabla>
  </DomainObject.Predmet.ProtustrankaNazivFormated>
  <DomainObject.Predmet.ProtustrankaNazivFormatedOIB>
    <izvorni_sadrzaj>BARCODE CLUB j.d.o.o. za ugostiteljske usluge, OIB 67974932638,Maja Sesvečanec, OIB 67310876018</izvorni_sadrzaj>
    <derivirana_varijabla naziv="DomainObject.Predmet.ProtustrankaNazivFormatedOIB_1">BARCODE CLUB j.d.o.o. za ugostiteljske usluge, OIB 67974932638,Maja Sesvečanec, OIB 67310876018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Malenica Marić, 47.</izvorni_sadrzaj>
    <derivirana_varijabla naziv="DomainObject.Predmet.Referada.Naziv_1">Marija Malenica Marić,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320</izvorni_sadrzaj>
    <derivirana_varijabla naziv="DomainObject.Predmet.Referada.Prostorija.Oznaka_1">320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 Malenica Marić</izvorni_sadrzaj>
    <derivirana_varijabla naziv="DomainObject.Predmet.Referada.Sudac_1">Marija Malenica Marić</derivirana_varijabla>
    <derivirana_varijabla naziv="Dativ">Marija Malenica 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Marija Malenica Marić, 47.</izvorni_sadrzaj>
    <derivirana_varijabla naziv="DomainObject.Predmet.TrenutnaLokacijaSpisa.Naziv_1">Marija Malenica Marić,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Nataša Pilipović</izvorni_sadrzaj>
    <derivirana_varijabla naziv="DomainObject.Predmet.Zapisnicar_1">Nataša Pilipović</derivirana_varijabla>
    <derivirana_varijabla naziv="Padez">Nataša Pilipović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BARCODE CLUB j.d.o.o. za ugostiteljske usluge</item>
      <item>Maja Sesvečanec</item>
    </izvorni_sadrzaj>
    <derivirana_varijabla naziv="DomainObject.Predmet.ProtuStrankaListFormated_1">
      <item>BARCODE CLUB j.d.o.o. za ugostiteljske usluge</item>
      <item>Maja Sesvečanec</item>
    </derivirana_varijabla>
  </DomainObject.Predmet.ProtuStrankaListFormated>
  <DomainObject.Predmet.ProtuStrankaListFormatedOIB>
    <izvorni_sadrzaj>
      <item>BARCODE CLUB j.d.o.o. za ugostiteljske usluge, OIB 67974932638</item>
      <item>Maja Sesvečanec, OIB 67310876018</item>
    </izvorni_sadrzaj>
    <derivirana_varijabla naziv="DomainObject.Predmet.ProtuStrankaListFormatedOIB_1">
      <item>BARCODE CLUB j.d.o.o. za ugostiteljske usluge, OIB 67974932638</item>
      <item>Maja Sesvečanec, OIB 67310876018</item>
    </derivirana_varijabla>
  </DomainObject.Predmet.ProtuStrankaListFormatedOIB>
  <DomainObject.Predmet.ProtuStrankaListFormatedWithAdress>
    <izvorni_sadrzaj>
      <item>BARCODE CLUB j.d.o.o. za ugostiteljske usluge, Kuparsko polje 7, 20207 Kupari</item>
      <item>Maja Sesvečanec, Kuparsko Polje 7, 20207 Kupari</item>
    </izvorni_sadrzaj>
    <derivirana_varijabla naziv="DomainObject.Predmet.ProtuStrankaListFormatedWithAdress_1">
      <item>BARCODE CLUB j.d.o.o. za ugostiteljske usluge, Kuparsko polje 7, 20207 Kupari</item>
      <item>Maja Sesvečanec, Kuparsko Polje 7, 20207 Kupari</item>
    </derivirana_varijabla>
  </DomainObject.Predmet.ProtuStrankaListFormatedWithAdress>
  <DomainObject.Predmet.ProtuStrankaListFormatedWithAdressOIB>
    <izvorni_sadrzaj>
      <item>BARCODE CLUB j.d.o.o. za ugostiteljske usluge, OIB 67974932638, Kuparsko polje 7, 20207 Kupari</item>
      <item>Maja Sesvečanec, OIB 67310876018, Kuparsko Polje 7, 20207 Kupari</item>
    </izvorni_sadrzaj>
    <derivirana_varijabla naziv="DomainObject.Predmet.ProtuStrankaListFormatedWithAdressOIB_1">
      <item>BARCODE CLUB j.d.o.o. za ugostiteljske usluge, OIB 67974932638, Kuparsko polje 7, 20207 Kupari</item>
      <item>Maja Sesvečanec, OIB 67310876018, Kuparsko Polje 7, 20207 Kupari</item>
    </derivirana_varijabla>
  </DomainObject.Predmet.ProtuStrankaListFormatedWithAdressOIB>
  <DomainObject.Predmet.ProtuStrankaListNazivFormated>
    <izvorni_sadrzaj>
      <item>BARCODE CLUB j.d.o.o. za ugostiteljske usluge</item>
      <item>Maja Sesvečanec</item>
    </izvorni_sadrzaj>
    <derivirana_varijabla naziv="DomainObject.Predmet.ProtuStrankaListNazivFormated_1">
      <item>BARCODE CLUB j.d.o.o. za ugostiteljske usluge</item>
      <item>Maja Sesvečanec</item>
    </derivirana_varijabla>
  </DomainObject.Predmet.ProtuStrankaListNazivFormated>
  <DomainObject.Predmet.ProtuStrankaListNazivFormatedOIB>
    <izvorni_sadrzaj>
      <item>BARCODE CLUB j.d.o.o. za ugostiteljske usluge, OIB 67974932638</item>
      <item>Maja Sesvečanec, OIB 67310876018</item>
    </izvorni_sadrzaj>
    <derivirana_varijabla naziv="DomainObject.Predmet.ProtuStrankaListNazivFormatedOIB_1">
      <item>BARCODE CLUB j.d.o.o. za ugostiteljske usluge, OIB 67974932638</item>
      <item>Maja Sesvečanec, OIB 67310876018</item>
    </derivirana_varijabla>
  </DomainObject.Predmet.ProtuStrankaListNazivFormatedOIB>
  <DomainObject.Predmet.OstaliListFormated>
    <izvorni_sadrzaj>
      <item>Ivan Bušić</item>
    </izvorni_sadrzaj>
    <derivirana_varijabla naziv="DomainObject.Predmet.OstaliListFormated_1">
      <item>Ivan Bušić</item>
    </derivirana_varijabla>
    <derivirana_varijabla naziv="DrugaOsoba">
      <item>Ivan Bušić</item>
    </derivirana_varijabla>
  </DomainObject.Predmet.OstaliListFormated>
  <DomainObject.Predmet.OstaliListFormatedOIB>
    <izvorni_sadrzaj>
      <item>Ivan Bušić</item>
    </izvorni_sadrzaj>
    <derivirana_varijabla naziv="DomainObject.Predmet.OstaliListFormatedOIB_1">
      <item>Ivan Bušić</item>
    </derivirana_varijabla>
  </DomainObject.Predmet.OstaliListFormatedOIB>
  <DomainObject.Predmet.OstaliListFormatedWithAdress>
    <izvorni_sadrzaj>
      <item>Ivan Bušić</item>
    </izvorni_sadrzaj>
    <derivirana_varijabla naziv="DomainObject.Predmet.OstaliListFormatedWithAdress_1">
      <item>Ivan Bušić</item>
    </derivirana_varijabla>
  </DomainObject.Predmet.OstaliListFormatedWithAdress>
  <DomainObject.Predmet.OstaliListFormatedWithAdressOIB>
    <izvorni_sadrzaj>
      <item>Ivan Bušić</item>
    </izvorni_sadrzaj>
    <derivirana_varijabla naziv="DomainObject.Predmet.OstaliListFormatedWithAdressOIB_1">
      <item>Ivan Bušić</item>
    </derivirana_varijabla>
  </DomainObject.Predmet.OstaliListFormatedWithAdressOIB>
  <DomainObject.Predmet.OstaliListNazivFormated>
    <izvorni_sadrzaj>
      <item>Ivan Bušić</item>
    </izvorni_sadrzaj>
    <derivirana_varijabla naziv="DomainObject.Predmet.OstaliListNazivFormated_1">
      <item>Ivan Bušić</item>
    </derivirana_varijabla>
  </DomainObject.Predmet.OstaliListNazivFormated>
  <DomainObject.Predmet.OstaliListNazivFormatedOIB>
    <izvorni_sadrzaj>
      <item>Ivan Bušić</item>
    </izvorni_sadrzaj>
    <derivirana_varijabla naziv="DomainObject.Predmet.OstaliListNazivFormatedOIB_1">
      <item>Ivan Bušić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srpnja 2025.</izvorni_sadrzaj>
    <derivirana_varijabla naziv="DomainObject.Datum_1">29. srpnja 2025.</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BARCODE CLUB j.d.o.o. za ugostiteljske usluge i dr.</izvorni_sadrzaj>
    <derivirana_varijabla naziv="DomainObject.Predmet.ProtustrankaIDrugi_1">BARCODE CLUB j.d.o.o. za ugostiteljske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BARCODE CLUB j.d.o.o. za ugostiteljske usluge, OIB 67974932638, Kuparsko polje 7, 20207 Kupari i dr.</izvorni_sadrzaj>
    <derivirana_varijabla naziv="DomainObject.Predmet.ProtustrankaIDrugiAdressOIB_1">BARCODE CLUB j.d.o.o. za ugostiteljske usluge, OIB 67974932638, Kuparsko polje 7, 20207 Kupari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BARCODE CLUB j.d.o.o. za ugostiteljske usluge</item>
      <item>Maja Sesvečanec</item>
      <item>HRVATSKO DRUŠTVO SKLADATELJA</item>
      <item>Ivan Bušić</item>
    </izvorni_sadrzaj>
    <derivirana_varijabla naziv="DomainObject.Predmet.SudioniciListNaziv_1">
      <item>BARCODE CLUB j.d.o.o. za ugostiteljske usluge</item>
      <item>Maja Sesvečanec</item>
      <item>HRVATSKO DRUŠTVO SKLADATELJA</item>
      <item>Ivan Bušić</item>
    </derivirana_varijabla>
    <derivirana_varijabla naziv="OstaliSudionici">
      <item>BARCODE CLUB j.d.o.o. za ugostiteljske usluge</item>
      <item>Maja Sesvečanec</item>
      <item>HRVATSKO DRUŠTVO SKLADATELJA</item>
      <item>Ivan Bušić</item>
    </derivirana_varijabla>
  </DomainObject.Predmet.SudioniciListNaziv>
  <DomainObject.Predmet.SudioniciListAdressOIB>
    <izvorni_sadrzaj>
      <item>BARCODE CLUB j.d.o.o. za ugostiteljske usluge, OIB 67974932638, Kuparsko polje 7,20207 Kupari</item>
      <item>Maja Sesvečanec, OIB 67310876018, Kuparsko Polje 7,20207 Kupari</item>
      <item>HRVATSKO DRUŠTVO SKLADATELJA, OIB 56668956985, Heinzelova 62a,10000 Zagreb</item>
      <item>Ivan Bušić</item>
    </izvorni_sadrzaj>
    <derivirana_varijabla naziv="DomainObject.Predmet.SudioniciListAdressOIB_1">
      <item>BARCODE CLUB j.d.o.o. za ugostiteljske usluge, OIB 67974932638, Kuparsko polje 7,20207 Kupari</item>
      <item>Maja Sesvečanec, OIB 67310876018, Kuparsko Polje 7,20207 Kupari</item>
      <item>HRVATSKO DRUŠTVO SKLADATELJA, OIB 56668956985, Heinzelova 62a,10000 Zagreb</item>
      <item>Ivan Bušić</item>
    </derivirana_varijabla>
  </DomainObject.Predmet.SudioniciListAdressOIB>
  <DomainObject.UcesnikSudskeRadnje.NazivFormated>
    <izvorni_sadrzaj>Maja Sesvečanec, OIB 67310876018, Kuparsko Polje 7,20207 Kupari</izvorni_sadrzaj>
    <derivirana_varijabla naziv="DomainObject.UcesnikSudskeRadnje.NazivFormated_1">Maja Sesvečanec, OIB 67310876018, Kuparsko Polje 7,20207 Kupari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67974932638</item>
      <item>, OIB 67310876018</item>
      <item>, OIB 56668956985</item>
      <item>, OIB null</item>
    </izvorni_sadrzaj>
    <derivirana_varijabla naziv="DomainObject.Predmet.SudioniciListNazivOIB_1">
      <item>, OIB 67974932638</item>
      <item>, OIB 67310876018</item>
      <item>, OIB 56668956985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BARCODE CLUB j.d.o.o. za ugostiteljske usluge, OIB 67974932638, Kuparsko polje 7, 20207 Kupari
2. Okrivljenik Maja Sesvečanec, OIB 67310876018, Kuparsko Polje 7, 20207 Kupari
3. Svjedok Ivan Bušić</izvorni_sadrzaj>
    <derivirana_varijabla naziv="DomainObject.UcesnikSudskeRadnje.SudskaRadnja.UcesniciObavijest_1">1. Okrivljenik BARCODE CLUB j.d.o.o. za ugostiteljske usluge, OIB 67974932638, Kuparsko polje 7, 20207 Kupari
2. Okrivljenik Maja Sesvečanec, OIB 67310876018, Kuparsko Polje 7, 20207 Kupari
3. Svjedok Ivan Bušić</derivirana_varijabla>
  </DomainObject.UcesnikSudskeRadnje.SudskaRadnja.UcesniciObavijest>
  <DomainObject.Predmet.FunkcijaOsobe>
    <izvorni_sadrzaj>sudac</izvorni_sadrzaj>
    <derivirana_varijabla naziv="DomainObject.Predmet.FunkcijaOsobe_1">sudac</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travnja 2025.</izvorni_sadrzaj>
    <derivirana_varijabla naziv="DomainObject.Predmet.DatumPocetkaProcesa_1">7.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BARCODE CLUB j.d.o.o. za ugostiteljske usluge, Kuparsko polje 7, 20207 Kupari, OIB: 67974932638</item>
      <item>Maja Sesvečanec, Kuparsko Polje 7, 20207 Kupari, OIB: 67310876018, rođen-a 17.10.1985., mjesto rođenja Zagreb (Grad Zagreb)</item>
    </izvorni_sadrzaj>
    <derivirana_varijabla naziv="DomainObject.Predmet.OkrivljenikAdresaMjestoRodjenjaList_1">
      <item>BARCODE CLUB j.d.o.o. za ugostiteljske usluge, Kuparsko polje 7, 20207 Kupari, OIB: 67974932638</item>
      <item>Maja Sesvečanec, Kuparsko Polje 7, 20207 Kupari, OIB: 67310876018, rođen-a 17.10.1985.,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BARCODE CLUB j.d.o.o. za ugostiteljske usluge, MBS 090042504, Kuparsko polje 7, 20207 Kupari</izvorni_sadrzaj>
    <derivirana_varijabla naziv="DomainObject.Predmet.OkrivljenikPravnaNazivAdresaMbs_1">BARCODE CLUB j.d.o.o. za ugostiteljske usluge, MBS 090042504, Kuparsko polje 7, 20207 Kupari</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B7111E-087B-4C7A-B243-4BD4CEDE714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307</properties:Words>
  <properties:Characters>1774</properties:Characters>
  <properties:Lines>55</properties:Lines>
  <properties:Paragraphs>23</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Malenica-Marić</cp:lastModifiedBy>
  <cp:lastPrinted>2025-07-29T06:13:00Z</cp:lastPrinted>
  <dcterms:modified xmlns:xsi="http://www.w3.org/2001/XMLSchema-instance" xsi:type="dcterms:W3CDTF">2025-07-29T06:13:00Z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Maja Sesvečanec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